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C2074" w14:textId="166BA700" w:rsidR="00BA00AB" w:rsidRDefault="00C902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DARELL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3AF270C2" w14:textId="01DCA071" w:rsidR="00C902F2" w:rsidRDefault="00C902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03B9FD" w14:textId="1202D577" w:rsidR="00C902F2" w:rsidRDefault="00C902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C3E355" w14:textId="7774336D" w:rsidR="00C902F2" w:rsidRDefault="00C902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Nov.1416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Kent.    (C.F.R. 1413-22)</w:t>
      </w:r>
    </w:p>
    <w:p w14:paraId="3FE5E45E" w14:textId="7176C914" w:rsidR="00C902F2" w:rsidRDefault="00C902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D09C9" w14:textId="103D583D" w:rsidR="00C902F2" w:rsidRDefault="00C902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6EC526" w14:textId="24481E3A" w:rsidR="00C902F2" w:rsidRPr="00C902F2" w:rsidRDefault="00C902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August 2021</w:t>
      </w:r>
    </w:p>
    <w:sectPr w:rsidR="00C902F2" w:rsidRPr="00C902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A9ED2" w14:textId="77777777" w:rsidR="00C902F2" w:rsidRDefault="00C902F2" w:rsidP="009139A6">
      <w:r>
        <w:separator/>
      </w:r>
    </w:p>
  </w:endnote>
  <w:endnote w:type="continuationSeparator" w:id="0">
    <w:p w14:paraId="6899BEB9" w14:textId="77777777" w:rsidR="00C902F2" w:rsidRDefault="00C902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22B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92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FD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5E14D" w14:textId="77777777" w:rsidR="00C902F2" w:rsidRDefault="00C902F2" w:rsidP="009139A6">
      <w:r>
        <w:separator/>
      </w:r>
    </w:p>
  </w:footnote>
  <w:footnote w:type="continuationSeparator" w:id="0">
    <w:p w14:paraId="62F2F22F" w14:textId="77777777" w:rsidR="00C902F2" w:rsidRDefault="00C902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1F9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5B3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5E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2F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902F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63FCF"/>
  <w15:chartTrackingRefBased/>
  <w15:docId w15:val="{FADF77AD-6AC6-4342-B7B6-3B9836A0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2021-08-23T10:29:00Z</dcterms:created>
  <dcterms:modified xsi:type="dcterms:W3CDTF">2021-08-23T10:30:00Z</dcterms:modified>
</cp:coreProperties>
</file>